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Reigate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Reigate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Reigate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Reigate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Reigate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Reigate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56.0% </w:t>
      </w:r>
      <w:r w:rsidRPr="004747BF">
        <w:rPr>
          <w:rFonts w:ascii="Libre Franklin Light" w:eastAsia="Times New Roman" w:hAnsi="Libre Franklin Light" w:cs="Calibri Light"/>
        </w:rPr>
        <w:t xml:space="preserve">of those respondents classified as PGSI 8+ in Reigate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Reigate is estimated to be </w:t>
      </w:r>
      <w:r w:rsidRPr="00773DF7">
        <w:rPr>
          <w:rFonts w:ascii="Libre Franklin Light" w:eastAsia="Times New Roman" w:hAnsi="Libre Franklin Light" w:cs="Calibri Light"/>
          <w:b/>
          <w:bCs/>
          <w:color w:val="C45911" w:themeColor="accent2" w:themeShade="BF"/>
        </w:rPr>
        <w:t xml:space="preserve">£1,550,988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Reigate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Reigate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Reigate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Reigate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eigat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Reigate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eigat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Reigate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Reigate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eigat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Reigate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Reigate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Reigate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Reigate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Reigate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Reigate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£1,550,988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Reigate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£25,263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£522,454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£37,427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£10,526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£19,298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£936,020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£1,550,988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Reigate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Reigate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Reigate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Reigate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Reigate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Reigate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Reigate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Reigate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Reigate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Reigate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Reigate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Reigate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26DF1FD-4765-4E08-81E8-C822626C9CA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